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CAF" w:rsidRDefault="00A72CAF" w:rsidP="00A72CA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Richard CRANKE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A72CAF" w:rsidRDefault="00A72CAF" w:rsidP="00A72CA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of Yarmouth. Clerk.</w:t>
      </w:r>
    </w:p>
    <w:p w:rsidR="00A72CAF" w:rsidRDefault="00A72CAF" w:rsidP="00A72CA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72CAF" w:rsidRDefault="00A72CAF" w:rsidP="00A72CA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72CAF" w:rsidRDefault="00A72CAF" w:rsidP="00A72CA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Roger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Ormesby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(q.v.) brought a plaint of debt against him, John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Mansty</w:t>
      </w:r>
      <w:proofErr w:type="spellEnd"/>
    </w:p>
    <w:p w:rsidR="00A72CAF" w:rsidRDefault="00A72CAF" w:rsidP="00A72CA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of Yarmouth(q.v.), John Spore of Yarmouth(q.v.), Thomas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Damard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</w:t>
      </w:r>
    </w:p>
    <w:p w:rsidR="00A72CAF" w:rsidRDefault="00A72CAF" w:rsidP="00A72CA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Vicar 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Scottow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 and also Margaret Breton of Yarmouth(q.v.), as</w:t>
      </w:r>
    </w:p>
    <w:p w:rsidR="00A72CAF" w:rsidRDefault="00A72CAF" w:rsidP="00A72CA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executrix of her late husband, Robert).</w:t>
      </w:r>
    </w:p>
    <w:p w:rsidR="00A72CAF" w:rsidRDefault="00A72CAF" w:rsidP="00A72CAF">
      <w:pPr>
        <w:pStyle w:val="NoSpacing"/>
        <w:ind w:left="72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A72CAF" w:rsidRDefault="00A72CAF" w:rsidP="00A72CA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72CAF" w:rsidRDefault="00A72CAF" w:rsidP="00A72CA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72CAF" w:rsidRDefault="00A72CAF" w:rsidP="00A72CA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10 April 2016</w:t>
      </w:r>
    </w:p>
    <w:p w:rsidR="006B2F86" w:rsidRPr="00E71FC3" w:rsidRDefault="00A72CA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CAF" w:rsidRDefault="00A72CAF" w:rsidP="00E71FC3">
      <w:pPr>
        <w:spacing w:after="0" w:line="240" w:lineRule="auto"/>
      </w:pPr>
      <w:r>
        <w:separator/>
      </w:r>
    </w:p>
  </w:endnote>
  <w:endnote w:type="continuationSeparator" w:id="0">
    <w:p w:rsidR="00A72CAF" w:rsidRDefault="00A72CA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CAF" w:rsidRDefault="00A72CAF" w:rsidP="00E71FC3">
      <w:pPr>
        <w:spacing w:after="0" w:line="240" w:lineRule="auto"/>
      </w:pPr>
      <w:r>
        <w:separator/>
      </w:r>
    </w:p>
  </w:footnote>
  <w:footnote w:type="continuationSeparator" w:id="0">
    <w:p w:rsidR="00A72CAF" w:rsidRDefault="00A72CA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CAF"/>
    <w:rsid w:val="00A72CA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5C84A9-AA38-4214-AD75-376261D07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72C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2016-05-03T20:43:00Z</dcterms:created>
  <dcterms:modified xsi:type="dcterms:W3CDTF">2016-05-03T20:44:00Z</dcterms:modified>
</cp:coreProperties>
</file>